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9C072" w14:textId="77777777" w:rsidR="006D34AD" w:rsidRDefault="006D34AD">
      <w:pPr>
        <w:sectPr w:rsidR="006D34AD" w:rsidSect="00395A54">
          <w:headerReference w:type="default" r:id="rId10"/>
          <w:pgSz w:w="12240" w:h="15840" w:code="1"/>
          <w:pgMar w:top="2430" w:right="1440" w:bottom="965" w:left="1440" w:header="518" w:footer="605" w:gutter="0"/>
          <w:cols w:space="720"/>
          <w:docGrid w:linePitch="360"/>
        </w:sectPr>
      </w:pPr>
      <w:bookmarkStart w:id="0" w:name="_GoBack"/>
      <w:bookmarkEnd w:id="0"/>
    </w:p>
    <w:p w14:paraId="0398B731" w14:textId="490853E7" w:rsidR="00EF2CE2" w:rsidRDefault="003B4A95">
      <w:pPr>
        <w:rPr>
          <w:sz w:val="32"/>
        </w:rPr>
      </w:pPr>
      <w:r w:rsidRPr="00EF2CE2">
        <w:rPr>
          <w:sz w:val="32"/>
        </w:rPr>
        <w:t>Recovery Scoping Meeting Agenda</w:t>
      </w:r>
    </w:p>
    <w:p w14:paraId="5F87B3A9" w14:textId="77777777" w:rsidR="00395A54" w:rsidRPr="00EF2CE2" w:rsidRDefault="00395A54">
      <w:pPr>
        <w:rPr>
          <w:sz w:val="32"/>
        </w:rPr>
      </w:pPr>
    </w:p>
    <w:p w14:paraId="60160CF9" w14:textId="73742622" w:rsidR="003B4A95" w:rsidRPr="00815368" w:rsidRDefault="003B4A95" w:rsidP="00815368">
      <w:pPr>
        <w:pStyle w:val="ListParagraph"/>
        <w:numPr>
          <w:ilvl w:val="0"/>
          <w:numId w:val="10"/>
        </w:numPr>
        <w:spacing w:after="120"/>
        <w:contextualSpacing w:val="0"/>
        <w:rPr>
          <w:b/>
          <w:sz w:val="24"/>
        </w:rPr>
      </w:pPr>
      <w:r w:rsidRPr="00815368">
        <w:rPr>
          <w:b/>
          <w:sz w:val="24"/>
        </w:rPr>
        <w:t>Introductions</w:t>
      </w:r>
      <w:r w:rsidR="00C31408">
        <w:rPr>
          <w:b/>
          <w:sz w:val="24"/>
        </w:rPr>
        <w:t xml:space="preserve"> and Overview</w:t>
      </w:r>
    </w:p>
    <w:p w14:paraId="78C7B1E1" w14:textId="731C6383" w:rsidR="00076F4C" w:rsidRPr="00C31408" w:rsidRDefault="00815368" w:rsidP="00C31408">
      <w:pPr>
        <w:pStyle w:val="ListParagraph"/>
        <w:numPr>
          <w:ilvl w:val="1"/>
          <w:numId w:val="10"/>
        </w:numPr>
        <w:spacing w:after="120"/>
        <w:contextualSpacing w:val="0"/>
        <w:rPr>
          <w:sz w:val="24"/>
        </w:rPr>
      </w:pPr>
      <w:r w:rsidRPr="00C31408">
        <w:rPr>
          <w:sz w:val="24"/>
        </w:rPr>
        <w:t>Discuss o</w:t>
      </w:r>
      <w:r w:rsidR="00076F4C" w:rsidRPr="00C31408">
        <w:rPr>
          <w:sz w:val="24"/>
        </w:rPr>
        <w:t>bjectives o</w:t>
      </w:r>
      <w:r w:rsidRPr="00C31408">
        <w:rPr>
          <w:sz w:val="24"/>
        </w:rPr>
        <w:t>f the Recovery Scoping Meeting</w:t>
      </w:r>
    </w:p>
    <w:p w14:paraId="1BA618A2" w14:textId="77777777" w:rsidR="00C31408" w:rsidRPr="00815368" w:rsidRDefault="00C31408" w:rsidP="00C31408">
      <w:pPr>
        <w:pStyle w:val="ListParagraph"/>
        <w:numPr>
          <w:ilvl w:val="1"/>
          <w:numId w:val="10"/>
        </w:numPr>
        <w:spacing w:after="120"/>
        <w:contextualSpacing w:val="0"/>
        <w:rPr>
          <w:sz w:val="24"/>
        </w:rPr>
      </w:pPr>
      <w:r w:rsidRPr="00815368">
        <w:rPr>
          <w:sz w:val="24"/>
        </w:rPr>
        <w:t>Public Assistance program delivery overview</w:t>
      </w:r>
      <w:r>
        <w:rPr>
          <w:sz w:val="24"/>
        </w:rPr>
        <w:t>.</w:t>
      </w:r>
    </w:p>
    <w:p w14:paraId="50F66F4F" w14:textId="30F013F1" w:rsidR="003B4A95" w:rsidRPr="00815368" w:rsidRDefault="003B4A95" w:rsidP="00815368">
      <w:pPr>
        <w:pStyle w:val="ListParagraph"/>
        <w:numPr>
          <w:ilvl w:val="1"/>
          <w:numId w:val="10"/>
        </w:numPr>
        <w:spacing w:after="120"/>
        <w:contextualSpacing w:val="0"/>
        <w:rPr>
          <w:sz w:val="24"/>
        </w:rPr>
      </w:pPr>
      <w:r w:rsidRPr="00815368">
        <w:rPr>
          <w:sz w:val="24"/>
        </w:rPr>
        <w:t xml:space="preserve">Recipient, </w:t>
      </w:r>
      <w:r w:rsidR="002656FF">
        <w:rPr>
          <w:sz w:val="24"/>
        </w:rPr>
        <w:t>Environmental and Historic Preservation</w:t>
      </w:r>
      <w:r w:rsidRPr="00815368">
        <w:rPr>
          <w:sz w:val="24"/>
        </w:rPr>
        <w:t>, Mitigation</w:t>
      </w:r>
      <w:r w:rsidR="002656FF">
        <w:rPr>
          <w:sz w:val="24"/>
        </w:rPr>
        <w:t xml:space="preserve">, and </w:t>
      </w:r>
      <w:r w:rsidR="00452358">
        <w:rPr>
          <w:sz w:val="24"/>
        </w:rPr>
        <w:t>Interagency</w:t>
      </w:r>
      <w:r w:rsidR="002656FF">
        <w:rPr>
          <w:sz w:val="24"/>
        </w:rPr>
        <w:t xml:space="preserve"> Reco</w:t>
      </w:r>
      <w:r w:rsidR="00452358">
        <w:rPr>
          <w:sz w:val="24"/>
        </w:rPr>
        <w:t>very Coordination</w:t>
      </w:r>
      <w:r w:rsidRPr="00815368">
        <w:rPr>
          <w:sz w:val="24"/>
        </w:rPr>
        <w:t xml:space="preserve"> overviews</w:t>
      </w:r>
      <w:r w:rsidR="00815368">
        <w:rPr>
          <w:sz w:val="24"/>
        </w:rPr>
        <w:t>.</w:t>
      </w:r>
    </w:p>
    <w:p w14:paraId="7347E832" w14:textId="1D08DB62" w:rsidR="003B4A95" w:rsidRPr="00815368" w:rsidRDefault="003B4A95" w:rsidP="00815368">
      <w:pPr>
        <w:pStyle w:val="ListParagraph"/>
        <w:numPr>
          <w:ilvl w:val="0"/>
          <w:numId w:val="10"/>
        </w:numPr>
        <w:spacing w:after="120"/>
        <w:contextualSpacing w:val="0"/>
        <w:rPr>
          <w:b/>
          <w:sz w:val="24"/>
        </w:rPr>
      </w:pPr>
      <w:r w:rsidRPr="00815368">
        <w:rPr>
          <w:b/>
          <w:sz w:val="24"/>
        </w:rPr>
        <w:t>Review and Record Damage</w:t>
      </w:r>
    </w:p>
    <w:p w14:paraId="77D4EFAD" w14:textId="18F712F5" w:rsidR="003B4A95" w:rsidRPr="00815368" w:rsidRDefault="002656FF" w:rsidP="00815368">
      <w:pPr>
        <w:pStyle w:val="ListParagraph"/>
        <w:numPr>
          <w:ilvl w:val="1"/>
          <w:numId w:val="10"/>
        </w:numPr>
        <w:spacing w:after="120"/>
        <w:contextualSpacing w:val="0"/>
        <w:rPr>
          <w:sz w:val="24"/>
        </w:rPr>
      </w:pPr>
      <w:r>
        <w:rPr>
          <w:sz w:val="24"/>
        </w:rPr>
        <w:t>Develop, review, and refine</w:t>
      </w:r>
      <w:r w:rsidR="003B4A95" w:rsidRPr="00815368">
        <w:rPr>
          <w:sz w:val="24"/>
        </w:rPr>
        <w:t xml:space="preserve"> the draft Damage Inventory</w:t>
      </w:r>
      <w:r w:rsidR="00815368">
        <w:rPr>
          <w:sz w:val="24"/>
        </w:rPr>
        <w:t>.</w:t>
      </w:r>
    </w:p>
    <w:p w14:paraId="4EFD0AB8" w14:textId="72F2E74F" w:rsidR="00395A54" w:rsidRPr="00395A54" w:rsidRDefault="00815368" w:rsidP="00395A54">
      <w:pPr>
        <w:pStyle w:val="ListParagraph"/>
        <w:numPr>
          <w:ilvl w:val="1"/>
          <w:numId w:val="10"/>
        </w:numPr>
        <w:spacing w:after="120"/>
        <w:contextualSpacing w:val="0"/>
        <w:rPr>
          <w:sz w:val="24"/>
        </w:rPr>
      </w:pPr>
      <w:r>
        <w:rPr>
          <w:sz w:val="24"/>
        </w:rPr>
        <w:t>Discuss the Categories of Work and i</w:t>
      </w:r>
      <w:r w:rsidR="003B4A95" w:rsidRPr="00815368">
        <w:rPr>
          <w:sz w:val="24"/>
        </w:rPr>
        <w:t>dentify additional damage</w:t>
      </w:r>
      <w:r>
        <w:rPr>
          <w:sz w:val="24"/>
        </w:rPr>
        <w:t>.</w:t>
      </w:r>
    </w:p>
    <w:p w14:paraId="2CA7B5B6" w14:textId="33B5E619" w:rsidR="003B4A95" w:rsidRDefault="00790349" w:rsidP="00815368">
      <w:pPr>
        <w:pStyle w:val="ListParagraph"/>
        <w:numPr>
          <w:ilvl w:val="1"/>
          <w:numId w:val="10"/>
        </w:numPr>
        <w:spacing w:after="120"/>
        <w:contextualSpacing w:val="0"/>
        <w:rPr>
          <w:sz w:val="24"/>
        </w:rPr>
      </w:pPr>
      <w:r>
        <w:rPr>
          <w:sz w:val="24"/>
        </w:rPr>
        <w:t xml:space="preserve">Fill out </w:t>
      </w:r>
      <w:r w:rsidR="003B4A95" w:rsidRPr="00815368">
        <w:rPr>
          <w:sz w:val="24"/>
        </w:rPr>
        <w:t>EEI worksheet</w:t>
      </w:r>
      <w:r>
        <w:rPr>
          <w:sz w:val="24"/>
        </w:rPr>
        <w:t xml:space="preserve">s </w:t>
      </w:r>
      <w:r w:rsidR="00FB7DB1">
        <w:rPr>
          <w:sz w:val="24"/>
        </w:rPr>
        <w:t xml:space="preserve">and </w:t>
      </w:r>
      <w:r>
        <w:rPr>
          <w:sz w:val="24"/>
        </w:rPr>
        <w:t>discuss document requirements</w:t>
      </w:r>
    </w:p>
    <w:p w14:paraId="5DC2389A" w14:textId="6E345D4D" w:rsidR="003B4A95" w:rsidRPr="00815368" w:rsidRDefault="003B4A95" w:rsidP="00815368">
      <w:pPr>
        <w:pStyle w:val="ListParagraph"/>
        <w:numPr>
          <w:ilvl w:val="0"/>
          <w:numId w:val="10"/>
        </w:numPr>
        <w:spacing w:after="120"/>
        <w:contextualSpacing w:val="0"/>
        <w:rPr>
          <w:b/>
          <w:sz w:val="24"/>
        </w:rPr>
      </w:pPr>
      <w:r w:rsidRPr="00815368">
        <w:rPr>
          <w:b/>
          <w:sz w:val="24"/>
        </w:rPr>
        <w:t>Discuss Site Inspections</w:t>
      </w:r>
    </w:p>
    <w:p w14:paraId="69EC380C" w14:textId="205F23E9" w:rsidR="00815368" w:rsidRDefault="00815368" w:rsidP="00815368">
      <w:pPr>
        <w:pStyle w:val="ListParagraph"/>
        <w:numPr>
          <w:ilvl w:val="1"/>
          <w:numId w:val="10"/>
        </w:numPr>
        <w:spacing w:after="120"/>
        <w:contextualSpacing w:val="0"/>
        <w:rPr>
          <w:sz w:val="24"/>
        </w:rPr>
      </w:pPr>
      <w:r>
        <w:rPr>
          <w:sz w:val="24"/>
        </w:rPr>
        <w:t xml:space="preserve">Review the purpose of site inspections and role of the Applicant. </w:t>
      </w:r>
    </w:p>
    <w:p w14:paraId="552CD752" w14:textId="7CF1678D" w:rsidR="00815368" w:rsidRDefault="00815368" w:rsidP="00815368">
      <w:pPr>
        <w:pStyle w:val="ListParagraph"/>
        <w:numPr>
          <w:ilvl w:val="1"/>
          <w:numId w:val="10"/>
        </w:numPr>
        <w:spacing w:after="120"/>
        <w:contextualSpacing w:val="0"/>
        <w:rPr>
          <w:sz w:val="24"/>
        </w:rPr>
      </w:pPr>
      <w:r>
        <w:rPr>
          <w:sz w:val="24"/>
        </w:rPr>
        <w:t>Identify a POC for each damaged facility.</w:t>
      </w:r>
    </w:p>
    <w:p w14:paraId="76F76850" w14:textId="65E8C081" w:rsidR="00815368" w:rsidRPr="00815368" w:rsidRDefault="00815368" w:rsidP="00815368">
      <w:pPr>
        <w:pStyle w:val="ListParagraph"/>
        <w:numPr>
          <w:ilvl w:val="1"/>
          <w:numId w:val="10"/>
        </w:numPr>
        <w:spacing w:after="120"/>
        <w:contextualSpacing w:val="0"/>
        <w:rPr>
          <w:sz w:val="24"/>
        </w:rPr>
      </w:pPr>
      <w:r>
        <w:rPr>
          <w:sz w:val="24"/>
        </w:rPr>
        <w:t xml:space="preserve">Identify possible times for </w:t>
      </w:r>
      <w:r w:rsidR="00C31408">
        <w:rPr>
          <w:sz w:val="24"/>
        </w:rPr>
        <w:t xml:space="preserve">site </w:t>
      </w:r>
      <w:r>
        <w:rPr>
          <w:sz w:val="24"/>
        </w:rPr>
        <w:t>inspections to take place.</w:t>
      </w:r>
    </w:p>
    <w:p w14:paraId="11803DEF" w14:textId="22EB2922" w:rsidR="00FB7DB1" w:rsidRDefault="00FB7DB1">
      <w:pPr>
        <w:pStyle w:val="ListParagraph"/>
        <w:numPr>
          <w:ilvl w:val="0"/>
          <w:numId w:val="10"/>
        </w:numPr>
        <w:spacing w:after="120"/>
        <w:contextualSpacing w:val="0"/>
        <w:rPr>
          <w:b/>
          <w:sz w:val="24"/>
        </w:rPr>
      </w:pPr>
      <w:r w:rsidRPr="00FB7DB1">
        <w:rPr>
          <w:b/>
          <w:sz w:val="24"/>
        </w:rPr>
        <w:t>Discuss</w:t>
      </w:r>
      <w:r w:rsidR="00C31408">
        <w:rPr>
          <w:b/>
          <w:sz w:val="24"/>
        </w:rPr>
        <w:t xml:space="preserve"> Logical Groupings of Damage to Formulate Projects</w:t>
      </w:r>
    </w:p>
    <w:p w14:paraId="57053132" w14:textId="0D44DA65" w:rsidR="003B4A95" w:rsidRPr="00FB7DB1" w:rsidRDefault="003B4A95">
      <w:pPr>
        <w:pStyle w:val="ListParagraph"/>
        <w:numPr>
          <w:ilvl w:val="0"/>
          <w:numId w:val="10"/>
        </w:numPr>
        <w:spacing w:after="120"/>
        <w:contextualSpacing w:val="0"/>
        <w:rPr>
          <w:b/>
          <w:sz w:val="24"/>
        </w:rPr>
      </w:pPr>
      <w:r w:rsidRPr="00FB7DB1">
        <w:rPr>
          <w:b/>
          <w:sz w:val="24"/>
        </w:rPr>
        <w:t>Develop a Program Delivery Plan</w:t>
      </w:r>
    </w:p>
    <w:p w14:paraId="748F7EC4" w14:textId="57F8756D" w:rsidR="00395A54" w:rsidRDefault="0073282E" w:rsidP="00395A54">
      <w:pPr>
        <w:pStyle w:val="ListParagraph"/>
        <w:numPr>
          <w:ilvl w:val="1"/>
          <w:numId w:val="10"/>
        </w:numPr>
        <w:spacing w:after="120"/>
        <w:contextualSpacing w:val="0"/>
        <w:rPr>
          <w:sz w:val="24"/>
        </w:rPr>
      </w:pPr>
      <w:r>
        <w:rPr>
          <w:sz w:val="24"/>
        </w:rPr>
        <w:t>Schedule weekly</w:t>
      </w:r>
      <w:r w:rsidR="00395A54">
        <w:rPr>
          <w:sz w:val="24"/>
        </w:rPr>
        <w:t xml:space="preserve"> meetings.</w:t>
      </w:r>
    </w:p>
    <w:p w14:paraId="1F1E1540" w14:textId="19CB15BB" w:rsidR="00395A54" w:rsidRDefault="00395A54" w:rsidP="00395A54">
      <w:pPr>
        <w:pStyle w:val="ListParagraph"/>
        <w:numPr>
          <w:ilvl w:val="1"/>
          <w:numId w:val="10"/>
        </w:numPr>
        <w:spacing w:after="120"/>
        <w:contextualSpacing w:val="0"/>
        <w:rPr>
          <w:sz w:val="24"/>
        </w:rPr>
      </w:pPr>
      <w:r>
        <w:rPr>
          <w:sz w:val="24"/>
        </w:rPr>
        <w:t xml:space="preserve">Discuss timeline and milestones for </w:t>
      </w:r>
      <w:r w:rsidR="002656FF">
        <w:rPr>
          <w:sz w:val="24"/>
        </w:rPr>
        <w:t>document delivery, site inspections, and formulating</w:t>
      </w:r>
      <w:r>
        <w:rPr>
          <w:sz w:val="24"/>
        </w:rPr>
        <w:t xml:space="preserve"> projects.</w:t>
      </w:r>
    </w:p>
    <w:p w14:paraId="1F0D747D" w14:textId="7C21E36C" w:rsidR="00452358" w:rsidRDefault="00452358" w:rsidP="00395A54">
      <w:pPr>
        <w:pStyle w:val="ListParagraph"/>
        <w:numPr>
          <w:ilvl w:val="1"/>
          <w:numId w:val="10"/>
        </w:numPr>
        <w:spacing w:after="120"/>
        <w:contextualSpacing w:val="0"/>
        <w:rPr>
          <w:sz w:val="24"/>
        </w:rPr>
      </w:pPr>
      <w:r>
        <w:rPr>
          <w:sz w:val="24"/>
        </w:rPr>
        <w:t>Review regulatory deadlines</w:t>
      </w:r>
    </w:p>
    <w:p w14:paraId="2D8C16C8" w14:textId="2A6BBDD9" w:rsidR="00452358" w:rsidRPr="002C472B" w:rsidRDefault="00AD099E" w:rsidP="00AD099E">
      <w:pPr>
        <w:pStyle w:val="ListParagraph"/>
        <w:numPr>
          <w:ilvl w:val="2"/>
          <w:numId w:val="12"/>
        </w:numPr>
        <w:spacing w:line="240" w:lineRule="auto"/>
        <w:ind w:left="2070" w:hanging="270"/>
        <w:contextualSpacing w:val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60 days to r</w:t>
      </w:r>
      <w:r w:rsidR="00452358" w:rsidRPr="002C472B">
        <w:rPr>
          <w:rFonts w:cstheme="minorHAnsi"/>
          <w:sz w:val="24"/>
          <w:szCs w:val="24"/>
        </w:rPr>
        <w:t>eport all</w:t>
      </w:r>
      <w:r>
        <w:rPr>
          <w:rFonts w:cstheme="minorHAnsi"/>
          <w:sz w:val="24"/>
          <w:szCs w:val="24"/>
        </w:rPr>
        <w:t xml:space="preserve"> disaster-related damage</w:t>
      </w:r>
    </w:p>
    <w:p w14:paraId="7252C900" w14:textId="77777777" w:rsidR="00452358" w:rsidRPr="002C472B" w:rsidRDefault="00452358" w:rsidP="00AD099E">
      <w:pPr>
        <w:pStyle w:val="ListParagraph"/>
        <w:numPr>
          <w:ilvl w:val="2"/>
          <w:numId w:val="12"/>
        </w:numPr>
        <w:spacing w:line="240" w:lineRule="auto"/>
        <w:ind w:left="2070" w:hanging="270"/>
        <w:contextualSpacing w:val="0"/>
        <w:rPr>
          <w:rFonts w:cstheme="minorHAnsi"/>
          <w:sz w:val="24"/>
          <w:szCs w:val="24"/>
        </w:rPr>
      </w:pPr>
      <w:r w:rsidRPr="002C472B">
        <w:rPr>
          <w:rFonts w:cstheme="minorHAnsi"/>
          <w:sz w:val="24"/>
          <w:szCs w:val="24"/>
        </w:rPr>
        <w:t>6 months to complete Emergency Work</w:t>
      </w:r>
    </w:p>
    <w:p w14:paraId="3B1EAB28" w14:textId="0FA13577" w:rsidR="00452358" w:rsidRPr="00452358" w:rsidRDefault="00452358" w:rsidP="00AD099E">
      <w:pPr>
        <w:pStyle w:val="ListParagraph"/>
        <w:numPr>
          <w:ilvl w:val="2"/>
          <w:numId w:val="12"/>
        </w:numPr>
        <w:spacing w:after="120" w:line="240" w:lineRule="auto"/>
        <w:ind w:left="2074" w:hanging="274"/>
        <w:contextualSpacing w:val="0"/>
        <w:rPr>
          <w:rFonts w:cstheme="minorHAnsi"/>
          <w:sz w:val="24"/>
          <w:szCs w:val="24"/>
        </w:rPr>
      </w:pPr>
      <w:r w:rsidRPr="002C472B">
        <w:rPr>
          <w:rFonts w:cstheme="minorHAnsi"/>
          <w:sz w:val="24"/>
          <w:szCs w:val="24"/>
        </w:rPr>
        <w:t>18 months</w:t>
      </w:r>
      <w:r>
        <w:rPr>
          <w:rFonts w:cstheme="minorHAnsi"/>
          <w:sz w:val="24"/>
          <w:szCs w:val="24"/>
        </w:rPr>
        <w:t xml:space="preserve"> to complete Permanent Work</w:t>
      </w:r>
    </w:p>
    <w:p w14:paraId="61F3C2EE" w14:textId="0E9085FE" w:rsidR="00395A54" w:rsidRPr="00395A54" w:rsidRDefault="00C31408" w:rsidP="00395A54">
      <w:pPr>
        <w:pStyle w:val="ListParagraph"/>
        <w:numPr>
          <w:ilvl w:val="0"/>
          <w:numId w:val="10"/>
        </w:numPr>
        <w:spacing w:after="120"/>
        <w:contextualSpacing w:val="0"/>
        <w:rPr>
          <w:b/>
          <w:sz w:val="24"/>
        </w:rPr>
      </w:pPr>
      <w:r>
        <w:rPr>
          <w:b/>
          <w:sz w:val="24"/>
        </w:rPr>
        <w:t>Next Steps</w:t>
      </w:r>
    </w:p>
    <w:sectPr w:rsidR="00395A54" w:rsidRPr="00395A54" w:rsidSect="00395A54">
      <w:headerReference w:type="default" r:id="rId11"/>
      <w:footerReference w:type="default" r:id="rId12"/>
      <w:type w:val="continuous"/>
      <w:pgSz w:w="12240" w:h="15840" w:code="1"/>
      <w:pgMar w:top="1440" w:right="1440" w:bottom="965" w:left="1440" w:header="518" w:footer="475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C9746" w14:textId="77777777" w:rsidR="005823F1" w:rsidRDefault="005823F1">
      <w:r>
        <w:separator/>
      </w:r>
    </w:p>
  </w:endnote>
  <w:endnote w:type="continuationSeparator" w:id="0">
    <w:p w14:paraId="6027E3C0" w14:textId="77777777" w:rsidR="005823F1" w:rsidRDefault="00582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9C0A1" w14:textId="77777777" w:rsidR="006D34AD" w:rsidRDefault="006D34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32560" w14:textId="77777777" w:rsidR="005823F1" w:rsidRDefault="005823F1">
      <w:r>
        <w:separator/>
      </w:r>
    </w:p>
  </w:footnote>
  <w:footnote w:type="continuationSeparator" w:id="0">
    <w:p w14:paraId="06E32AC2" w14:textId="77777777" w:rsidR="005823F1" w:rsidRDefault="00582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9C094" w14:textId="77777777" w:rsidR="006D34AD" w:rsidRDefault="00750D65">
    <w:pPr>
      <w:pStyle w:val="Heading1"/>
      <w:tabs>
        <w:tab w:val="left" w:pos="6840"/>
      </w:tabs>
      <w:spacing w:before="0" w:after="0" w:line="240" w:lineRule="auto"/>
      <w:ind w:left="4320" w:firstLine="720"/>
      <w:jc w:val="right"/>
      <w:rPr>
        <w:rFonts w:ascii="Times New Roman" w:eastAsia="Times New Roman" w:hAnsi="Times New Roman" w:cs="Times New Roman"/>
        <w:kern w:val="0"/>
        <w:sz w:val="17"/>
        <w:szCs w:val="24"/>
      </w:rPr>
    </w:pPr>
    <w:r>
      <w:rPr>
        <w:rFonts w:ascii="Times New Roman" w:eastAsia="Times New Roman" w:hAnsi="Times New Roman" w:cs="Times New Roman"/>
        <w:kern w:val="0"/>
        <w:sz w:val="17"/>
        <w:szCs w:val="24"/>
      </w:rPr>
      <w:t>U.S. Department of Homeland Security</w:t>
    </w:r>
  </w:p>
  <w:p w14:paraId="62E9C095" w14:textId="77777777" w:rsidR="006D34AD" w:rsidRDefault="00750D65">
    <w:pPr>
      <w:tabs>
        <w:tab w:val="left" w:pos="6840"/>
      </w:tabs>
      <w:spacing w:line="240" w:lineRule="auto"/>
      <w:ind w:left="6840"/>
      <w:rPr>
        <w:rFonts w:eastAsia="Times New Roman"/>
        <w:sz w:val="17"/>
        <w:szCs w:val="24"/>
      </w:rPr>
    </w:pPr>
    <w:r>
      <w:rPr>
        <w:rFonts w:eastAsia="Times New Roman"/>
        <w:sz w:val="17"/>
        <w:szCs w:val="24"/>
      </w:rPr>
      <w:t>Washington, DC  20472</w:t>
    </w:r>
  </w:p>
  <w:p w14:paraId="62E9C096" w14:textId="77777777" w:rsidR="006D34AD" w:rsidRDefault="006D34AD">
    <w:pPr>
      <w:pStyle w:val="Header"/>
      <w:spacing w:line="200" w:lineRule="exact"/>
      <w:ind w:left="6800"/>
      <w:rPr>
        <w:rFonts w:ascii="Times" w:hAnsi="Times"/>
        <w:b/>
        <w:color w:val="003366"/>
        <w:sz w:val="17"/>
      </w:rPr>
    </w:pPr>
  </w:p>
  <w:p w14:paraId="7E2FDFD4" w14:textId="2C0FC705" w:rsidR="00EA5949" w:rsidRDefault="00FF7167" w:rsidP="00EA5949">
    <w:pPr>
      <w:rPr>
        <w:sz w:val="24"/>
      </w:rPr>
    </w:pPr>
    <w:r>
      <w:rPr>
        <w:noProof/>
        <w:sz w:val="20"/>
      </w:rPr>
      <w:object w:dxaOrig="1440" w:dyaOrig="1440" w14:anchorId="62E9C0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392.4pt;margin-top:62.7pt;width:147.8pt;height:53.95pt;z-index:-251658752;visibility:visible;mso-wrap-edited:f;mso-position-horizontal-relative:page;mso-position-vertical-relative:page">
          <v:imagedata r:id="rId1" o:title=""/>
          <w10:wrap anchorx="page" anchory="page"/>
        </v:shape>
        <o:OLEObject Type="Embed" ProgID="Word.Picture.8" ShapeID="_x0000_s2057" DrawAspect="Content" ObjectID="_1654672928" r:id="rId2"/>
      </w:object>
    </w:r>
    <w:r w:rsidR="00EA5949">
      <w:rPr>
        <w:sz w:val="24"/>
      </w:rPr>
      <w:t xml:space="preserve">Public Assistance </w:t>
    </w:r>
  </w:p>
  <w:p w14:paraId="0DAACF44" w14:textId="77777777" w:rsidR="00EA5949" w:rsidRDefault="00EA5949" w:rsidP="00EA5949">
    <w:pPr>
      <w:rPr>
        <w:sz w:val="24"/>
      </w:rPr>
    </w:pPr>
    <w:r>
      <w:rPr>
        <w:sz w:val="24"/>
      </w:rPr>
      <w:t>Recovery Scoping Meeting (RSM)</w:t>
    </w:r>
  </w:p>
  <w:p w14:paraId="6CDE11EE" w14:textId="77777777" w:rsidR="00EA5949" w:rsidRDefault="00EA5949" w:rsidP="00EA5949">
    <w:pPr>
      <w:rPr>
        <w:sz w:val="24"/>
      </w:rPr>
    </w:pPr>
    <w:r>
      <w:rPr>
        <w:sz w:val="24"/>
      </w:rPr>
      <w:t>[Applicant Name]</w:t>
    </w:r>
  </w:p>
  <w:p w14:paraId="1E62DA70" w14:textId="07CFD0DC" w:rsidR="00EA5949" w:rsidRDefault="00EA5949" w:rsidP="00EA5949">
    <w:pPr>
      <w:rPr>
        <w:sz w:val="24"/>
      </w:rPr>
    </w:pPr>
    <w:r>
      <w:rPr>
        <w:sz w:val="24"/>
      </w:rPr>
      <w:t>[RSM Date and Time]</w:t>
    </w:r>
  </w:p>
  <w:p w14:paraId="36293C9C" w14:textId="77777777" w:rsidR="00EA5949" w:rsidRDefault="00EA5949" w:rsidP="00EA5949">
    <w:pPr>
      <w:rPr>
        <w:sz w:val="24"/>
      </w:rPr>
    </w:pPr>
    <w:r>
      <w:rPr>
        <w:sz w:val="24"/>
      </w:rPr>
      <w:t xml:space="preserve">Call-In Number: </w:t>
    </w:r>
    <w:r w:rsidRPr="00EA5949">
      <w:rPr>
        <w:sz w:val="24"/>
      </w:rPr>
      <w:t>1-800-320-4330</w:t>
    </w:r>
  </w:p>
  <w:p w14:paraId="02C0D35B" w14:textId="512E38B7" w:rsidR="00EA5949" w:rsidRDefault="00EA5949" w:rsidP="00EA5949">
    <w:pPr>
      <w:rPr>
        <w:sz w:val="24"/>
      </w:rPr>
    </w:pPr>
    <w:r>
      <w:rPr>
        <w:sz w:val="24"/>
      </w:rPr>
      <w:t>PIN: ######</w:t>
    </w:r>
  </w:p>
  <w:p w14:paraId="4EF17A53" w14:textId="542F85B8" w:rsidR="00EA5949" w:rsidRDefault="00E14876" w:rsidP="00EA5949">
    <w:pPr>
      <w:rPr>
        <w:sz w:val="24"/>
      </w:rPr>
    </w:pPr>
    <w:r>
      <w:rPr>
        <w:sz w:val="24"/>
      </w:rPr>
      <w:t>PDMG: First Name Last Name, Phone Number, E-mail</w:t>
    </w:r>
  </w:p>
  <w:p w14:paraId="69A19CFC" w14:textId="480E4604" w:rsidR="00EA5949" w:rsidRDefault="00EA5949" w:rsidP="00E14876">
    <w:pPr>
      <w:jc w:val="right"/>
      <w:rPr>
        <w:sz w:val="24"/>
      </w:rPr>
    </w:pPr>
    <w:r>
      <w:rPr>
        <w:sz w:val="24"/>
      </w:rPr>
      <w:t>DR-####-XX</w:t>
    </w:r>
  </w:p>
  <w:p w14:paraId="66A0EA82" w14:textId="2EA62AB2" w:rsidR="005E2440" w:rsidRDefault="005E2440" w:rsidP="00E14876">
    <w:pPr>
      <w:jc w:val="right"/>
      <w:rPr>
        <w:sz w:val="24"/>
      </w:rPr>
    </w:pPr>
    <w:r>
      <w:rPr>
        <w:sz w:val="24"/>
      </w:rPr>
      <w:t xml:space="preserve">Declaration Date: </w:t>
    </w:r>
  </w:p>
  <w:p w14:paraId="1DA9FC98" w14:textId="37C0BDF0" w:rsidR="00E14876" w:rsidRDefault="00EA5949" w:rsidP="00E14876">
    <w:pPr>
      <w:jc w:val="right"/>
      <w:rPr>
        <w:sz w:val="24"/>
      </w:rPr>
    </w:pPr>
    <w:r>
      <w:rPr>
        <w:sz w:val="24"/>
      </w:rPr>
      <w:t xml:space="preserve">Incident Period: </w:t>
    </w:r>
  </w:p>
  <w:p w14:paraId="62E9C098" w14:textId="4E86FFCA" w:rsidR="006D34AD" w:rsidRPr="00395A54" w:rsidRDefault="00E14876" w:rsidP="00395A54">
    <w:pPr>
      <w:jc w:val="right"/>
      <w:rPr>
        <w:sz w:val="24"/>
      </w:rPr>
    </w:pPr>
    <w:r>
      <w:rPr>
        <w:sz w:val="24"/>
      </w:rPr>
      <w:t>Damage Inventory Deadline</w:t>
    </w:r>
    <w:r w:rsidR="00395A54">
      <w:rPr>
        <w:sz w:val="24"/>
      </w:rPr>
      <w:t>: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9C09E" w14:textId="77777777" w:rsidR="006D34AD" w:rsidRDefault="006D34AD">
    <w:pPr>
      <w:pStyle w:val="Header"/>
      <w:rPr>
        <w:sz w:val="18"/>
        <w:u w:val="single"/>
      </w:rPr>
    </w:pPr>
  </w:p>
  <w:p w14:paraId="62E9C09F" w14:textId="77777777" w:rsidR="006D34AD" w:rsidRDefault="006D34AD">
    <w:pPr>
      <w:pStyle w:val="Header"/>
      <w:rPr>
        <w:sz w:val="18"/>
      </w:rPr>
    </w:pPr>
  </w:p>
  <w:p w14:paraId="62E9C0A0" w14:textId="77777777" w:rsidR="006D34AD" w:rsidRDefault="006D34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44249"/>
    <w:multiLevelType w:val="hybridMultilevel"/>
    <w:tmpl w:val="57CA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34620"/>
    <w:multiLevelType w:val="hybridMultilevel"/>
    <w:tmpl w:val="1590A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A4A50"/>
    <w:multiLevelType w:val="hybridMultilevel"/>
    <w:tmpl w:val="41106492"/>
    <w:lvl w:ilvl="0" w:tplc="3DAAF72E">
      <w:start w:val="1"/>
      <w:numFmt w:val="bullet"/>
      <w:pStyle w:val="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117A1"/>
    <w:multiLevelType w:val="hybridMultilevel"/>
    <w:tmpl w:val="6E86A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D5E0E"/>
    <w:multiLevelType w:val="hybridMultilevel"/>
    <w:tmpl w:val="239A5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E71C0"/>
    <w:multiLevelType w:val="hybridMultilevel"/>
    <w:tmpl w:val="67245B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C3FF9"/>
    <w:multiLevelType w:val="hybridMultilevel"/>
    <w:tmpl w:val="C6AE9ED4"/>
    <w:lvl w:ilvl="0" w:tplc="A9187C8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4777A0"/>
    <w:multiLevelType w:val="hybridMultilevel"/>
    <w:tmpl w:val="2428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035B6"/>
    <w:multiLevelType w:val="hybridMultilevel"/>
    <w:tmpl w:val="AF22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F78C4"/>
    <w:multiLevelType w:val="hybridMultilevel"/>
    <w:tmpl w:val="76CE4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F14E76"/>
    <w:multiLevelType w:val="hybridMultilevel"/>
    <w:tmpl w:val="A2925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8"/>
  </w:num>
  <w:num w:numId="8">
    <w:abstractNumId w:val="4"/>
  </w:num>
  <w:num w:numId="9">
    <w:abstractNumId w:val="3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D65"/>
    <w:rsid w:val="00002A79"/>
    <w:rsid w:val="00076F4C"/>
    <w:rsid w:val="000E5171"/>
    <w:rsid w:val="0010275E"/>
    <w:rsid w:val="002656FF"/>
    <w:rsid w:val="00395A54"/>
    <w:rsid w:val="003B4940"/>
    <w:rsid w:val="003B4A95"/>
    <w:rsid w:val="00452358"/>
    <w:rsid w:val="00467A44"/>
    <w:rsid w:val="00485F70"/>
    <w:rsid w:val="00504D2A"/>
    <w:rsid w:val="005823F1"/>
    <w:rsid w:val="005E2440"/>
    <w:rsid w:val="005E2FD4"/>
    <w:rsid w:val="00632483"/>
    <w:rsid w:val="00634772"/>
    <w:rsid w:val="006D34AD"/>
    <w:rsid w:val="0073282E"/>
    <w:rsid w:val="00750D65"/>
    <w:rsid w:val="007618F4"/>
    <w:rsid w:val="00790349"/>
    <w:rsid w:val="00815368"/>
    <w:rsid w:val="008B5428"/>
    <w:rsid w:val="008D0F19"/>
    <w:rsid w:val="008D56CF"/>
    <w:rsid w:val="009A4F9C"/>
    <w:rsid w:val="00A63170"/>
    <w:rsid w:val="00AC54B1"/>
    <w:rsid w:val="00AD099E"/>
    <w:rsid w:val="00B47552"/>
    <w:rsid w:val="00C31408"/>
    <w:rsid w:val="00E14876"/>
    <w:rsid w:val="00EA5949"/>
    <w:rsid w:val="00EA75E4"/>
    <w:rsid w:val="00EF2CE2"/>
    <w:rsid w:val="00FB7DB1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4:docId w14:val="62E9C072"/>
  <w15:docId w15:val="{E97BA590-1017-4B29-9155-F79AFCF9C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line="280" w:lineRule="exact"/>
    </w:pPr>
    <w:rPr>
      <w:rFonts w:eastAsia="Times"/>
      <w:sz w:val="2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6660"/>
      </w:tabs>
      <w:spacing w:line="240" w:lineRule="auto"/>
      <w:outlineLvl w:val="1"/>
    </w:pPr>
    <w:rPr>
      <w:rFonts w:eastAsia="Times New Roman"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customStyle="1" w:styleId="FacsimileLine">
    <w:name w:val="Facsimile Line"/>
    <w:basedOn w:val="Heading1"/>
    <w:pPr>
      <w:spacing w:before="0" w:after="0" w:line="480" w:lineRule="exact"/>
    </w:pPr>
    <w:rPr>
      <w:rFonts w:ascii="Times New Roman" w:hAnsi="Times New Roman" w:cs="Times New Roman"/>
      <w:b w:val="0"/>
      <w:bCs w:val="0"/>
      <w:kern w:val="0"/>
      <w:sz w:val="40"/>
      <w:szCs w:val="20"/>
    </w:rPr>
  </w:style>
  <w:style w:type="character" w:styleId="PageNumber">
    <w:name w:val="page number"/>
    <w:basedOn w:val="DefaultParagraphFont"/>
    <w:semiHidden/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customStyle="1" w:styleId="Bullet3">
    <w:name w:val="Bullet 3"/>
    <w:basedOn w:val="Normal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3B4A95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076F4C"/>
    <w:rPr>
      <w:rFonts w:eastAsia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indy\Application%20Data\Microsoft\Templates\seal%20usage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escription0 xmlns="ce31b127-1d74-46d1-b24b-f51c1e977563">Editable template for Recovery Scoping Meeting Agenda</Description0>
    <Tier_x0020_1_x0020_Folders xmlns="ce31b127-1d74-46d1-b24b-f51c1e977563" xsi:nil="true"/>
    <Tier_x0020_2_x0020_Folder xmlns="ce31b127-1d74-46d1-b24b-f51c1e977563">4 Program Delivery Managers</Tier_x0020_2_x0020_Folder>
    <Order0 xmlns="ce31b127-1d74-46d1-b24b-f51c1e977563">3</Order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8AEF0623D794C9C9BE0666C6E7CF1" ma:contentTypeVersion="4" ma:contentTypeDescription="Create a new document." ma:contentTypeScope="" ma:versionID="19f8a86a9f222b883dd58c367db8cade">
  <xsd:schema xmlns:xsd="http://www.w3.org/2001/XMLSchema" xmlns:xs="http://www.w3.org/2001/XMLSchema" xmlns:p="http://schemas.microsoft.com/office/2006/metadata/properties" xmlns:ns2="ce31b127-1d74-46d1-b24b-f51c1e977563" targetNamespace="http://schemas.microsoft.com/office/2006/metadata/properties" ma:root="true" ma:fieldsID="608c90d43c15ee266e377a4431ff2c2d" ns2:_="">
    <xsd:import namespace="ce31b127-1d74-46d1-b24b-f51c1e977563"/>
    <xsd:element name="properties">
      <xsd:complexType>
        <xsd:sequence>
          <xsd:element name="documentManagement">
            <xsd:complexType>
              <xsd:all>
                <xsd:element ref="ns2:Tier_x0020_1_x0020_Folders" minOccurs="0"/>
                <xsd:element ref="ns2:Tier_x0020_2_x0020_Folder" minOccurs="0"/>
                <xsd:element ref="ns2:Description0" minOccurs="0"/>
                <xsd:element ref="ns2:Order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31b127-1d74-46d1-b24b-f51c1e977563" elementFormDefault="qualified">
    <xsd:import namespace="http://schemas.microsoft.com/office/2006/documentManagement/types"/>
    <xsd:import namespace="http://schemas.microsoft.com/office/infopath/2007/PartnerControls"/>
    <xsd:element name="Tier_x0020_1_x0020_Folders" ma:index="8" nillable="true" ma:displayName="Tier 1" ma:description="Tier 1 folder organization" ma:format="Dropdown" ma:internalName="Tier_x0020_1_x0020_Folders">
      <xsd:simpleType>
        <xsd:union memberTypes="dms:Text">
          <xsd:simpleType>
            <xsd:restriction base="dms:Choice">
              <xsd:enumeration value="1 Legal Authorities"/>
              <xsd:enumeration value="2 Eligibility Policies"/>
              <xsd:enumeration value="3 Administrative Policies and Procedures"/>
              <xsd:enumeration value="4 Resources for Applicants"/>
              <xsd:enumeration value="5 Resources for Recipients and FEMA Staff"/>
              <xsd:enumeration value="6 Forms and Templates"/>
            </xsd:restriction>
          </xsd:simpleType>
        </xsd:union>
      </xsd:simpleType>
    </xsd:element>
    <xsd:element name="Tier_x0020_2_x0020_Folder" ma:index="9" nillable="true" ma:displayName="Files" ma:description="Tier 2 folder where applicable" ma:format="Dropdown" ma:internalName="Tier_x0020_2_x0020_Folder">
      <xsd:simpleType>
        <xsd:restriction base="dms:Choice">
          <xsd:enumeration value="1 Recipients"/>
          <xsd:enumeration value="2 Grants Manager User Manuals"/>
          <xsd:enumeration value="3 Field Staff Position Assists"/>
          <xsd:enumeration value="4 Program Delivery Managers"/>
          <xsd:enumeration value="5 Site Inspectors"/>
          <xsd:enumeration value="6 Mitigation and Environmental and Historical Preservation Staff"/>
          <xsd:enumeration value="7 Leadership Staff (sit-withs, huddles, management tools)"/>
          <xsd:enumeration value="8 Consolidated Resource Center Staff"/>
        </xsd:restriction>
      </xsd:simpleType>
    </xsd:element>
    <xsd:element name="Description0" ma:index="10" nillable="true" ma:displayName="Description" ma:description="Describe the contents or intended use of each document" ma:internalName="Description0">
      <xsd:simpleType>
        <xsd:restriction base="dms:Note"/>
      </xsd:simpleType>
    </xsd:element>
    <xsd:element name="Order0" ma:index="11" nillable="true" ma:displayName="Order" ma:description="Use this field as an index to put documents in the desired order" ma:internalName="Order0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FA2CF0-F50A-429D-B74C-80DD75BEED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464BA2-EF94-41D0-B604-9CC41AB318B5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ce31b127-1d74-46d1-b24b-f51c1e97756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83B58D6-7972-4405-8FFB-C053F6CA7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31b127-1d74-46d1-b24b-f51c1e977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seal usage memo</Template>
  <TotalTime>0</TotalTime>
  <Pages>1</Pages>
  <Words>155</Words>
  <Characters>884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landor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CT-Home</dc:creator>
  <cp:keywords/>
  <dc:description/>
  <cp:lastModifiedBy>Von Stein, Caitlin</cp:lastModifiedBy>
  <cp:revision>2</cp:revision>
  <cp:lastPrinted>2018-11-15T17:32:00Z</cp:lastPrinted>
  <dcterms:created xsi:type="dcterms:W3CDTF">2020-06-26T14:35:00Z</dcterms:created>
  <dcterms:modified xsi:type="dcterms:W3CDTF">2020-06-26T14:35:00Z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0x010100B988AEF0623D794C9C9BE0666C6E7CF1</vt:lpwstr>
  </property>
  <property fmtid="{D5CDD505-2E9C-101B-9397-08002B2CF9AE}" pid="3" name="Order">
    <vt:r8>200</vt:r8>
  </property>
  <property fmtid="{D5CDD505-2E9C-101B-9397-08002B2CF9AE}" pid="4" name="Description0">
    <vt:lpwstr>Letterhead (blue FEMA logo)</vt:lpwstr>
  </property>
</Properties>
</file>